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1FDDD" w14:textId="34CEA772" w:rsidR="00BA00AB" w:rsidRDefault="00381B8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PAGAN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d.ca.1442)</w:t>
      </w:r>
    </w:p>
    <w:p w14:paraId="03AF7E50" w14:textId="77777777" w:rsidR="00381B88" w:rsidRDefault="00381B88" w:rsidP="009139A6">
      <w:pPr>
        <w:pStyle w:val="NoSpacing"/>
        <w:rPr>
          <w:rFonts w:cs="Times New Roman"/>
          <w:szCs w:val="24"/>
        </w:rPr>
      </w:pPr>
    </w:p>
    <w:p w14:paraId="15F7C790" w14:textId="77777777" w:rsidR="00381B88" w:rsidRDefault="00381B88" w:rsidP="009139A6">
      <w:pPr>
        <w:pStyle w:val="NoSpacing"/>
        <w:rPr>
          <w:rFonts w:cs="Times New Roman"/>
          <w:szCs w:val="24"/>
        </w:rPr>
      </w:pPr>
    </w:p>
    <w:p w14:paraId="3695FEEA" w14:textId="3D1C2F80" w:rsidR="00381B88" w:rsidRDefault="00381B8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Oct.1442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Hampshire.</w:t>
      </w:r>
    </w:p>
    <w:p w14:paraId="106A99AC" w14:textId="4BFCBCE7" w:rsidR="00381B88" w:rsidRDefault="00381B8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 – 45 p.231)</w:t>
      </w:r>
    </w:p>
    <w:p w14:paraId="0DF9DC5F" w14:textId="77777777" w:rsidR="00381B88" w:rsidRDefault="00381B88" w:rsidP="009139A6">
      <w:pPr>
        <w:pStyle w:val="NoSpacing"/>
        <w:rPr>
          <w:rFonts w:cs="Times New Roman"/>
          <w:szCs w:val="24"/>
        </w:rPr>
      </w:pPr>
    </w:p>
    <w:p w14:paraId="0A7C2EA7" w14:textId="77777777" w:rsidR="00381B88" w:rsidRDefault="00381B88" w:rsidP="009139A6">
      <w:pPr>
        <w:pStyle w:val="NoSpacing"/>
        <w:rPr>
          <w:rFonts w:cs="Times New Roman"/>
          <w:szCs w:val="24"/>
        </w:rPr>
      </w:pPr>
    </w:p>
    <w:p w14:paraId="4B9CDB57" w14:textId="26FE1D21" w:rsidR="00381B88" w:rsidRDefault="00381B8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September 2023</w:t>
      </w:r>
    </w:p>
    <w:p w14:paraId="6DAAFD9A" w14:textId="77777777" w:rsidR="00381B88" w:rsidRPr="00381B88" w:rsidRDefault="00381B88" w:rsidP="009139A6">
      <w:pPr>
        <w:pStyle w:val="NoSpacing"/>
        <w:rPr>
          <w:rFonts w:cs="Times New Roman"/>
          <w:szCs w:val="24"/>
        </w:rPr>
      </w:pPr>
    </w:p>
    <w:sectPr w:rsidR="00381B88" w:rsidRPr="00381B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31A7A" w14:textId="77777777" w:rsidR="00381B88" w:rsidRDefault="00381B88" w:rsidP="009139A6">
      <w:r>
        <w:separator/>
      </w:r>
    </w:p>
  </w:endnote>
  <w:endnote w:type="continuationSeparator" w:id="0">
    <w:p w14:paraId="5BE6CA16" w14:textId="77777777" w:rsidR="00381B88" w:rsidRDefault="00381B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2ED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F95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A82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4E3E6" w14:textId="77777777" w:rsidR="00381B88" w:rsidRDefault="00381B88" w:rsidP="009139A6">
      <w:r>
        <w:separator/>
      </w:r>
    </w:p>
  </w:footnote>
  <w:footnote w:type="continuationSeparator" w:id="0">
    <w:p w14:paraId="36FB3CF4" w14:textId="77777777" w:rsidR="00381B88" w:rsidRDefault="00381B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C90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0DE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71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B88"/>
    <w:rsid w:val="000666E0"/>
    <w:rsid w:val="002510B7"/>
    <w:rsid w:val="00381B8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0BB27"/>
  <w15:chartTrackingRefBased/>
  <w15:docId w15:val="{B84A3C8E-405B-4B10-862B-E5D8C20B8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2023-09-26T06:38:00Z</dcterms:created>
  <dcterms:modified xsi:type="dcterms:W3CDTF">2023-09-26T06:41:00Z</dcterms:modified>
</cp:coreProperties>
</file>